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3C4" w:rsidRDefault="00F53F0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ორთაჭალა-2 სატრანსფორმატორო ქვესადგური</w:t>
      </w:r>
    </w:p>
    <w:p w:rsidR="00F53F04" w:rsidRDefault="00F53F04">
      <w:pPr>
        <w:rPr>
          <w:rFonts w:ascii="Sylfaen" w:hAnsi="Sylfaen"/>
          <w:lang w:val="ka-GE"/>
        </w:rPr>
      </w:pPr>
      <w:r w:rsidRPr="00F53F04">
        <w:rPr>
          <w:rFonts w:ascii="Sylfaen" w:hAnsi="Sylfaen"/>
          <w:noProof/>
        </w:rPr>
        <w:drawing>
          <wp:inline distT="0" distB="0" distL="0" distR="0">
            <wp:extent cx="2051437" cy="2734657"/>
            <wp:effectExtent l="0" t="0" r="6350" b="8890"/>
            <wp:docPr id="2" name="Picture 2" descr="\\wss02\Home$\rburdiladze\Desktop\IMG_20220505_135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20505_1355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861" cy="2745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F04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067339" cy="2755855"/>
            <wp:effectExtent l="0" t="0" r="0" b="6985"/>
            <wp:wrapSquare wrapText="bothSides"/>
            <wp:docPr id="1" name="Picture 1" descr="\\wss02\Home$\rburdiladze\Desktop\IMG_20220505_135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20505_1356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339" cy="275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1.სატრანსფორმატორო ქვესადგური</w:t>
      </w:r>
    </w:p>
    <w:p w:rsidR="00F53F04" w:rsidRDefault="00F53F04">
      <w:pPr>
        <w:rPr>
          <w:rFonts w:ascii="Sylfaen" w:hAnsi="Sylfaen"/>
          <w:lang w:val="ka-GE"/>
        </w:rPr>
      </w:pPr>
      <w:r w:rsidRPr="00F53F04">
        <w:rPr>
          <w:rFonts w:ascii="Sylfaen" w:hAnsi="Sylfaen"/>
          <w:noProof/>
        </w:rPr>
        <w:drawing>
          <wp:inline distT="0" distB="0" distL="0" distR="0">
            <wp:extent cx="2317502" cy="3089333"/>
            <wp:effectExtent l="0" t="0" r="6985" b="0"/>
            <wp:docPr id="3" name="Picture 3" descr="\\wss02\Home$\rburdiladze\Desktop\IMG_20220505_135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20505_1356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308" cy="309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F04">
        <w:rPr>
          <w:rFonts w:ascii="Sylfaen" w:hAnsi="Sylfaen"/>
          <w:noProof/>
        </w:rPr>
        <w:drawing>
          <wp:inline distT="0" distB="0" distL="0" distR="0">
            <wp:extent cx="2302400" cy="3069203"/>
            <wp:effectExtent l="0" t="0" r="3175" b="0"/>
            <wp:docPr id="4" name="Picture 4" descr="\\wss02\Home$\rburdiladze\Desktop\IMG_20220505_135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20505_1358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422" cy="30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F04" w:rsidRDefault="00F53F0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2.მაღალი ძაბვის უჯრედები ტექნიკურად გამართულია.</w:t>
      </w:r>
    </w:p>
    <w:p w:rsidR="00F53F04" w:rsidRDefault="00F53F04">
      <w:pPr>
        <w:rPr>
          <w:rFonts w:ascii="Sylfaen" w:hAnsi="Sylfaen"/>
          <w:lang w:val="ka-GE"/>
        </w:rPr>
      </w:pPr>
      <w:r w:rsidRPr="00F53F04">
        <w:rPr>
          <w:rFonts w:ascii="Sylfaen" w:hAnsi="Sylfaen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A73DD3E" wp14:editId="29FB850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96415" cy="2631440"/>
            <wp:effectExtent l="0" t="0" r="0" b="0"/>
            <wp:wrapSquare wrapText="bothSides"/>
            <wp:docPr id="5" name="Picture 5" descr="\\wss02\Home$\rburdiladze\Desktop\IMG_20220505_135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20505_1357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263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3F04">
        <w:rPr>
          <w:rFonts w:ascii="Sylfaen" w:hAnsi="Sylfaen"/>
          <w:noProof/>
        </w:rPr>
        <w:drawing>
          <wp:inline distT="0" distB="0" distL="0" distR="0" wp14:anchorId="5E3410C7" wp14:editId="0E7499F5">
            <wp:extent cx="1804946" cy="2633411"/>
            <wp:effectExtent l="0" t="0" r="5080" b="0"/>
            <wp:docPr id="6" name="Picture 6" descr="\\wss02\Home$\rburdiladze\Desktop\IMG_20220505_135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20505_1354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304" cy="264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F04">
        <w:rPr>
          <w:rFonts w:ascii="Sylfaen" w:hAnsi="Sylfaen"/>
          <w:noProof/>
        </w:rPr>
        <w:drawing>
          <wp:inline distT="0" distB="0" distL="0" distR="0">
            <wp:extent cx="1972032" cy="2628805"/>
            <wp:effectExtent l="0" t="0" r="0" b="635"/>
            <wp:docPr id="7" name="Picture 7" descr="\\wss02\Home$\rburdiladze\Desktop\IMG_20220505_135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wss02\Home$\rburdiladze\Desktop\IMG_20220505_13543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856" cy="2636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F04" w:rsidRDefault="00F53F0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3.ტრანსფორმატორი ტექნიკურქდ გამართულია.</w:t>
      </w:r>
    </w:p>
    <w:p w:rsidR="00F53F04" w:rsidRPr="00F53F04" w:rsidRDefault="00F53F0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 დაბალი ძაბვის უჯრედი ტექნიკურად გამართულ მდგომარეობაშია.</w:t>
      </w:r>
      <w:bookmarkStart w:id="0" w:name="_GoBack"/>
      <w:bookmarkEnd w:id="0"/>
    </w:p>
    <w:sectPr w:rsidR="00F53F04" w:rsidRPr="00F53F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F04"/>
    <w:rsid w:val="007663C4"/>
    <w:rsid w:val="00F5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9CC87"/>
  <w15:chartTrackingRefBased/>
  <w15:docId w15:val="{2C184AB7-1308-4E1D-8188-73C465AE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520BF84C</Template>
  <TotalTime>11</TotalTime>
  <Pages>2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2022-06-15T05:44:00Z</dcterms:created>
  <dcterms:modified xsi:type="dcterms:W3CDTF">2022-06-15T05:55:00Z</dcterms:modified>
</cp:coreProperties>
</file>